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2403B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Marion SOMERE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0C86DFAB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Woodchurch, Kent.</w:t>
      </w:r>
    </w:p>
    <w:p w14:paraId="2D3F5A7F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7F7687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30252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William(q.v.)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BACBF34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</w:t>
      </w:r>
    </w:p>
    <w:p w14:paraId="5D302FAA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1CA17DAD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pp.410-11)</w:t>
      </w:r>
    </w:p>
    <w:p w14:paraId="7A5F256B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May1428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cited for being a suspected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Burbache</w:t>
      </w:r>
      <w:proofErr w:type="spellEnd"/>
      <w:r>
        <w:rPr>
          <w:rFonts w:ascii="Times New Roman" w:hAnsi="Times New Roman" w:cs="Times New Roman"/>
          <w:sz w:val="24"/>
          <w:szCs w:val="24"/>
        </w:rPr>
        <w:t>, official of the</w:t>
      </w:r>
    </w:p>
    <w:p w14:paraId="2F2B7654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Archbishop of Canterbury(q.v.).</w:t>
      </w:r>
    </w:p>
    <w:p w14:paraId="3167431E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They were excommunicated in his absence, having repeatedly failed to appear.</w:t>
      </w:r>
    </w:p>
    <w:p w14:paraId="61869E21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046D35BA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B2DCF6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D3B2A5" w14:textId="77777777" w:rsidR="00030449" w:rsidRDefault="00030449" w:rsidP="00030449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3B67E4A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A1167" w14:textId="77777777" w:rsidR="00030449" w:rsidRDefault="00030449" w:rsidP="009139A6">
      <w:r>
        <w:separator/>
      </w:r>
    </w:p>
  </w:endnote>
  <w:endnote w:type="continuationSeparator" w:id="0">
    <w:p w14:paraId="4E51E2B6" w14:textId="77777777" w:rsidR="00030449" w:rsidRDefault="0003044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845E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6DC9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8D1A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C7B38" w14:textId="77777777" w:rsidR="00030449" w:rsidRDefault="00030449" w:rsidP="009139A6">
      <w:r>
        <w:separator/>
      </w:r>
    </w:p>
  </w:footnote>
  <w:footnote w:type="continuationSeparator" w:id="0">
    <w:p w14:paraId="48E836FC" w14:textId="77777777" w:rsidR="00030449" w:rsidRDefault="0003044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5D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75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92CB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449"/>
    <w:rsid w:val="0003044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8EF5C"/>
  <w15:chartTrackingRefBased/>
  <w15:docId w15:val="{A8265340-5536-45D4-9D72-67892A85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2022-02-05T08:07:00Z</dcterms:created>
  <dcterms:modified xsi:type="dcterms:W3CDTF">2022-02-05T08:07:00Z</dcterms:modified>
</cp:coreProperties>
</file>